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3181C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PYLLOND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D70E176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8625EF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A3942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15238759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0F0C2A2A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the taxes of a fifteenth and a tenth.</w:t>
      </w:r>
    </w:p>
    <w:p w14:paraId="60BA5603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6782993D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DA56F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0058DC" w14:textId="77777777" w:rsidR="0098111C" w:rsidRDefault="0098111C" w:rsidP="009811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2021</w:t>
      </w:r>
    </w:p>
    <w:p w14:paraId="1ACD31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51759" w14:textId="77777777" w:rsidR="0098111C" w:rsidRDefault="0098111C" w:rsidP="009139A6">
      <w:r>
        <w:separator/>
      </w:r>
    </w:p>
  </w:endnote>
  <w:endnote w:type="continuationSeparator" w:id="0">
    <w:p w14:paraId="714076AD" w14:textId="77777777" w:rsidR="0098111C" w:rsidRDefault="009811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10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C4F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CE3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0727" w14:textId="77777777" w:rsidR="0098111C" w:rsidRDefault="0098111C" w:rsidP="009139A6">
      <w:r>
        <w:separator/>
      </w:r>
    </w:p>
  </w:footnote>
  <w:footnote w:type="continuationSeparator" w:id="0">
    <w:p w14:paraId="5C3774FA" w14:textId="77777777" w:rsidR="0098111C" w:rsidRDefault="009811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EDF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870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15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11C"/>
    <w:rsid w:val="000666E0"/>
    <w:rsid w:val="002510B7"/>
    <w:rsid w:val="005C130B"/>
    <w:rsid w:val="00826F5C"/>
    <w:rsid w:val="009139A6"/>
    <w:rsid w:val="009448BB"/>
    <w:rsid w:val="0098111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7BDED"/>
  <w15:chartTrackingRefBased/>
  <w15:docId w15:val="{843972C4-1090-4656-8877-94A814A8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2021-10-28T20:02:00Z</dcterms:created>
  <dcterms:modified xsi:type="dcterms:W3CDTF">2021-10-28T20:02:00Z</dcterms:modified>
</cp:coreProperties>
</file>